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1B19CB">
        <w:tc>
          <w:tcPr>
            <w:tcW w:w="5000" w:type="pct"/>
            <w:shd w:val="clear" w:color="auto" w:fill="92BC00" w:themeFill="accent1"/>
          </w:tcPr>
          <w:p w:rsidR="00D30463" w:rsidRPr="001B19CB" w:rsidRDefault="00D443DA">
            <w:pPr>
              <w:pStyle w:val="Month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 MonthStart \@ MMMM \* MERGEFORMAT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t>October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1B19CB" w:rsidRDefault="00D443DA">
            <w:pPr>
              <w:pStyle w:val="Year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 MonthStart \@  yyyy   \* MERGEFORMAT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t>2015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</w:tbl>
    <w:p w:rsidR="00D30463" w:rsidRPr="001B19CB" w:rsidRDefault="00D30463">
      <w:pPr>
        <w:pStyle w:val="SpaceBetween"/>
        <w:rPr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1B1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1B19CB" w:rsidRDefault="00900BAE">
            <w:pPr>
              <w:pStyle w:val="Day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t>Saturday</w:t>
            </w:r>
          </w:p>
        </w:tc>
      </w:tr>
      <w:tr w:rsidR="00D443DA" w:rsidRPr="001B19CB"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"Sunday" 1 ""</w:instrTex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"Monday"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"Tuesday"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"Wednesday"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= "Thursday"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822E4B" w:rsidRPr="001B19CB">
              <w:rPr>
                <w:noProof/>
                <w:sz w:val="16"/>
                <w:szCs w:val="16"/>
              </w:rPr>
              <w:instrText>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"Friday"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MonthStart \@ dddd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Thursday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"Saturday" 1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&lt;&gt; 0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C2508" w:rsidRPr="00E371C5" w:rsidRDefault="001C2508" w:rsidP="001C25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C2508" w:rsidRPr="00E371C5" w:rsidRDefault="001C2508" w:rsidP="001C25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=G4+1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C2508" w:rsidRPr="00E371C5" w:rsidRDefault="001C2508" w:rsidP="001C25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=G6+1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19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22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23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24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C2508" w:rsidRPr="00E371C5" w:rsidRDefault="001C2508" w:rsidP="001C25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24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=G8+1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25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25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26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26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=B10+1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27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27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=C10+1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28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28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=D10+1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29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29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=E10+1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30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=F10+1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t>31</w:t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</w:tr>
      <w:tr w:rsidR="00D30463" w:rsidRPr="001B19C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1C2508" w:rsidRPr="00E371C5" w:rsidRDefault="001C2508" w:rsidP="001C25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1B19CB" w:rsidRPr="00E371C5" w:rsidRDefault="001B19CB" w:rsidP="001B19C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1B19CB" w:rsidRDefault="001B19CB" w:rsidP="001B19CB">
            <w:pPr>
              <w:pStyle w:val="TableText"/>
              <w:rPr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1B19CB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=G10+1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noProof/>
                <w:sz w:val="16"/>
                <w:szCs w:val="16"/>
              </w:rPr>
              <w:instrText>0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= 0,""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IF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3341F0"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&lt;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DocVariable MonthEnd \@ d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="001B19CB" w:rsidRPr="001B19CB">
              <w:rPr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 </w:instrText>
            </w:r>
            <w:r w:rsidRPr="001B19CB">
              <w:rPr>
                <w:sz w:val="16"/>
                <w:szCs w:val="16"/>
              </w:rPr>
              <w:fldChar w:fldCharType="begin"/>
            </w:r>
            <w:r w:rsidRPr="001B19CB">
              <w:rPr>
                <w:sz w:val="16"/>
                <w:szCs w:val="16"/>
              </w:rPr>
              <w:instrText xml:space="preserve"> =A12+1 </w:instrText>
            </w:r>
            <w:r w:rsidRPr="001B19CB">
              <w:rPr>
                <w:sz w:val="16"/>
                <w:szCs w:val="16"/>
              </w:rPr>
              <w:fldChar w:fldCharType="separate"/>
            </w:r>
            <w:r w:rsidRPr="001B19CB">
              <w:rPr>
                <w:noProof/>
                <w:sz w:val="16"/>
                <w:szCs w:val="16"/>
              </w:rPr>
              <w:instrText>31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instrText xml:space="preserve"> "" </w:instrText>
            </w:r>
            <w:r w:rsidRPr="001B19CB">
              <w:rPr>
                <w:sz w:val="16"/>
                <w:szCs w:val="16"/>
              </w:rPr>
              <w:fldChar w:fldCharType="end"/>
            </w:r>
            <w:r w:rsidRPr="001B19CB">
              <w:rPr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1B19CB" w:rsidRDefault="00D443DA">
            <w:pPr>
              <w:pStyle w:val="Dates"/>
              <w:rPr>
                <w:sz w:val="16"/>
                <w:szCs w:val="16"/>
              </w:rPr>
            </w:pPr>
          </w:p>
        </w:tc>
      </w:tr>
      <w:tr w:rsidR="00D30463" w:rsidRPr="001B19CB">
        <w:trPr>
          <w:trHeight w:val="936"/>
        </w:trPr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1B19CB" w:rsidRDefault="00D30463">
            <w:pPr>
              <w:pStyle w:val="TableText"/>
              <w:rPr>
                <w:sz w:val="16"/>
                <w:szCs w:val="16"/>
              </w:rPr>
            </w:pPr>
          </w:p>
        </w:tc>
      </w:tr>
    </w:tbl>
    <w:p w:rsidR="00D30463" w:rsidRPr="001B19CB" w:rsidRDefault="00D30463">
      <w:pPr>
        <w:rPr>
          <w:sz w:val="16"/>
          <w:szCs w:val="16"/>
        </w:rPr>
      </w:pPr>
    </w:p>
    <w:sectPr w:rsidR="00D30463" w:rsidRPr="001B19CB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10/31/2015"/>
    <w:docVar w:name="MonthStart" w:val="10/1/2015"/>
    <w:docVar w:name="ShowDynamicGuides" w:val="1"/>
    <w:docVar w:name="ShowMarginGuides" w:val="0"/>
    <w:docVar w:name="ShowOutlines" w:val="0"/>
    <w:docVar w:name="ShowStaticGuides" w:val="0"/>
  </w:docVars>
  <w:rsids>
    <w:rsidRoot w:val="001B19CB"/>
    <w:rsid w:val="000A68B9"/>
    <w:rsid w:val="000B2AFC"/>
    <w:rsid w:val="00147009"/>
    <w:rsid w:val="001B19CB"/>
    <w:rsid w:val="001C2508"/>
    <w:rsid w:val="00250D46"/>
    <w:rsid w:val="00272FFA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2</TotalTime>
  <Pages>1</Pages>
  <Words>395</Words>
  <Characters>2252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dcterms:created xsi:type="dcterms:W3CDTF">2015-08-05T23:24:00Z</dcterms:created>
  <dcterms:modified xsi:type="dcterms:W3CDTF">2015-08-05T23:24:00Z</dcterms:modified>
  <cp:category/>
</cp:coreProperties>
</file>